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C3E29" w14:textId="77777777" w:rsidR="00546861" w:rsidRDefault="00546861" w:rsidP="005468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CAVEL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68E9ACAB" w14:textId="77777777" w:rsidR="00546861" w:rsidRDefault="00546861" w:rsidP="00546861">
      <w:pPr>
        <w:rPr>
          <w:rFonts w:ascii="Times New Roman" w:hAnsi="Times New Roman" w:cs="Times New Roman"/>
          <w:sz w:val="24"/>
          <w:szCs w:val="24"/>
        </w:rPr>
      </w:pPr>
    </w:p>
    <w:p w14:paraId="67920D09" w14:textId="77777777" w:rsidR="00546861" w:rsidRDefault="00546861" w:rsidP="00546861">
      <w:pPr>
        <w:rPr>
          <w:rFonts w:ascii="Times New Roman" w:hAnsi="Times New Roman" w:cs="Times New Roman"/>
          <w:sz w:val="24"/>
          <w:szCs w:val="24"/>
        </w:rPr>
      </w:pPr>
    </w:p>
    <w:p w14:paraId="690B0834" w14:textId="77777777" w:rsidR="00546861" w:rsidRDefault="00546861" w:rsidP="005468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6746AF58" w14:textId="77777777" w:rsidR="00546861" w:rsidRDefault="00546861" w:rsidP="005468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DC1B7DC" w14:textId="77777777" w:rsidR="00546861" w:rsidRDefault="00546861" w:rsidP="005468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Cornwall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2BB73430" w14:textId="77777777" w:rsidR="00546861" w:rsidRDefault="00546861" w:rsidP="0054686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2E59D0EF" w14:textId="77777777" w:rsidR="00546861" w:rsidRDefault="00546861" w:rsidP="0054686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p.93)</w:t>
      </w:r>
    </w:p>
    <w:p w14:paraId="46B11CD7" w14:textId="77777777" w:rsidR="00546861" w:rsidRDefault="00546861" w:rsidP="00546861">
      <w:pPr>
        <w:rPr>
          <w:rFonts w:ascii="Times New Roman" w:hAnsi="Times New Roman" w:cs="Times New Roman"/>
          <w:sz w:val="24"/>
          <w:szCs w:val="24"/>
        </w:rPr>
      </w:pPr>
    </w:p>
    <w:p w14:paraId="13AC50E8" w14:textId="77777777" w:rsidR="00546861" w:rsidRDefault="00546861" w:rsidP="00546861">
      <w:pPr>
        <w:rPr>
          <w:rFonts w:ascii="Times New Roman" w:hAnsi="Times New Roman" w:cs="Times New Roman"/>
          <w:sz w:val="24"/>
          <w:szCs w:val="24"/>
        </w:rPr>
      </w:pPr>
    </w:p>
    <w:p w14:paraId="54A87DDE" w14:textId="77777777" w:rsidR="00546861" w:rsidRDefault="00546861" w:rsidP="005468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7B971EB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87A4C" w14:textId="77777777" w:rsidR="00546861" w:rsidRDefault="00546861" w:rsidP="009139A6">
      <w:r>
        <w:separator/>
      </w:r>
    </w:p>
  </w:endnote>
  <w:endnote w:type="continuationSeparator" w:id="0">
    <w:p w14:paraId="56643036" w14:textId="77777777" w:rsidR="00546861" w:rsidRDefault="005468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63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A95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D02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36DD6" w14:textId="77777777" w:rsidR="00546861" w:rsidRDefault="00546861" w:rsidP="009139A6">
      <w:r>
        <w:separator/>
      </w:r>
    </w:p>
  </w:footnote>
  <w:footnote w:type="continuationSeparator" w:id="0">
    <w:p w14:paraId="0F368BE9" w14:textId="77777777" w:rsidR="00546861" w:rsidRDefault="005468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3BC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AB2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0A3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61"/>
    <w:rsid w:val="000666E0"/>
    <w:rsid w:val="002510B7"/>
    <w:rsid w:val="0054686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42626"/>
  <w15:chartTrackingRefBased/>
  <w15:docId w15:val="{4957839B-B1CC-41DD-BF74-DA9CA03F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86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2022-07-09T20:34:00Z</dcterms:created>
  <dcterms:modified xsi:type="dcterms:W3CDTF">2022-07-09T20:34:00Z</dcterms:modified>
</cp:coreProperties>
</file>